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page" w:horzAnchor="page" w:tblpX="568" w:tblpY="568"/>
        <w:tblW w:w="708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18"/>
        <w:gridCol w:w="43"/>
        <w:gridCol w:w="5627"/>
      </w:tblGrid>
      <w:tr w:rsidR="00861293" w:rsidRPr="00DE417C" w:rsidTr="004650F8">
        <w:trPr>
          <w:cantSplit/>
          <w:trHeight w:hRule="exact" w:val="1431"/>
        </w:trPr>
        <w:tc>
          <w:tcPr>
            <w:tcW w:w="1418" w:type="dxa"/>
          </w:tcPr>
          <w:p w:rsidR="00861293" w:rsidRPr="00DE417C" w:rsidRDefault="009A5817">
            <w:pPr>
              <w:pStyle w:val="AgencyName"/>
              <w:tabs>
                <w:tab w:val="right" w:pos="9044"/>
              </w:tabs>
              <w:rPr>
                <w:rFonts w:cs="Arial"/>
                <w:sz w:val="22"/>
                <w:szCs w:val="22"/>
              </w:rPr>
            </w:pPr>
            <w:r w:rsidRPr="009A5817">
              <w:rPr>
                <w:rFonts w:cs="Arial"/>
                <w:noProof/>
                <w:sz w:val="22"/>
                <w:szCs w:val="22"/>
                <w:lang w:val="en-US"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alt="NTG logo - reversed 300ppi 2" style="width:67pt;height:67pt;visibility:visible">
                  <v:imagedata r:id="rId7" o:title=""/>
                </v:shape>
              </w:pict>
            </w:r>
          </w:p>
        </w:tc>
        <w:tc>
          <w:tcPr>
            <w:tcW w:w="43" w:type="dxa"/>
          </w:tcPr>
          <w:p w:rsidR="00861293" w:rsidRPr="00DE417C" w:rsidRDefault="00861293">
            <w:pPr>
              <w:pStyle w:val="AgencyName"/>
              <w:tabs>
                <w:tab w:val="right" w:pos="9044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5627" w:type="dxa"/>
            <w:shd w:val="clear" w:color="auto" w:fill="003D7D"/>
            <w:noWrap/>
            <w:tcMar>
              <w:left w:w="284" w:type="dxa"/>
            </w:tcMar>
            <w:vAlign w:val="bottom"/>
          </w:tcPr>
          <w:p w:rsidR="00861293" w:rsidRPr="00DE417C" w:rsidRDefault="00861293">
            <w:pPr>
              <w:pStyle w:val="WebAddress"/>
              <w:jc w:val="left"/>
              <w:rPr>
                <w:rStyle w:val="AgencyNameBoldChar"/>
                <w:rFonts w:cs="Arial"/>
                <w:b w:val="0"/>
                <w:bCs w:val="0"/>
                <w:color w:val="FFFFFF"/>
                <w:sz w:val="22"/>
                <w:szCs w:val="22"/>
              </w:rPr>
            </w:pPr>
            <w:r w:rsidRPr="00DE417C">
              <w:rPr>
                <w:rStyle w:val="AgencyNameBoldChar"/>
                <w:rFonts w:cs="Arial"/>
                <w:b w:val="0"/>
                <w:bCs w:val="0"/>
                <w:color w:val="FFFFFF"/>
                <w:sz w:val="22"/>
                <w:szCs w:val="22"/>
              </w:rPr>
              <w:t>DEPARTMENT OF</w:t>
            </w:r>
            <w:r w:rsidRPr="00DE417C">
              <w:rPr>
                <w:rStyle w:val="AgencyNameBoldChar"/>
                <w:rFonts w:cs="Arial"/>
                <w:b w:val="0"/>
                <w:bCs w:val="0"/>
                <w:color w:val="FFFFFF"/>
                <w:sz w:val="22"/>
                <w:szCs w:val="22"/>
              </w:rPr>
              <w:br/>
              <w:t>EDUCATION AND TRAINING</w:t>
            </w:r>
          </w:p>
        </w:tc>
      </w:tr>
    </w:tbl>
    <w:p w:rsidR="00861293" w:rsidRPr="00DE417C" w:rsidRDefault="009A5817">
      <w:pPr>
        <w:rPr>
          <w:rFonts w:cs="Arial"/>
          <w:sz w:val="22"/>
          <w:szCs w:val="22"/>
        </w:rPr>
      </w:pPr>
      <w:r w:rsidRPr="009A5817">
        <w:rPr>
          <w:noProof/>
        </w:rPr>
        <w:pict>
          <v:shape id="_x0000_s1032" type="#_x0000_t75" style="position:absolute;margin-left:3.15pt;margin-top:-1in;width:155.05pt;height:42.1pt;z-index:251660800;mso-position-horizontal-relative:text;mso-position-vertical-relative:text;mso-width-relative:page;mso-height-relative:page">
            <v:imagedata r:id="rId8" o:title="logo_bw_000"/>
          </v:shape>
        </w:pict>
      </w:r>
      <w:r w:rsidRPr="009A5817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4pt;margin-top:-89.85pt;width:117pt;height:27pt;z-index:251658752;mso-position-horizontal-relative:text;mso-position-vertical-relative:text" stroked="f">
            <v:textbox>
              <w:txbxContent>
                <w:p w:rsidR="00861293" w:rsidRPr="00EB1B87" w:rsidRDefault="00861293" w:rsidP="00EB1B87"/>
              </w:txbxContent>
            </v:textbox>
          </v:shape>
        </w:pict>
      </w:r>
      <w:r w:rsidRPr="009A5817">
        <w:rPr>
          <w:noProof/>
          <w:lang w:val="en-US" w:eastAsia="en-US"/>
        </w:rPr>
        <w:pict>
          <v:shape id="_x0000_s1028" type="#_x0000_t202" style="position:absolute;margin-left:369pt;margin-top:-99pt;width:90pt;height:27pt;z-index:251656704;mso-position-horizontal-relative:text;mso-position-vertical-relative:text" stroked="f">
            <v:textbox>
              <w:txbxContent>
                <w:p w:rsidR="00861293" w:rsidRDefault="00861293">
                  <w:r>
                    <w:t>Attachment b</w:t>
                  </w:r>
                </w:p>
              </w:txbxContent>
            </v:textbox>
          </v:shape>
        </w:pict>
      </w:r>
    </w:p>
    <w:p w:rsidR="00861293" w:rsidRPr="00DE417C" w:rsidRDefault="00861293">
      <w:pPr>
        <w:rPr>
          <w:rFonts w:cs="Arial"/>
          <w:sz w:val="22"/>
          <w:szCs w:val="22"/>
        </w:rPr>
      </w:pPr>
    </w:p>
    <w:p w:rsidR="00861293" w:rsidRPr="0063204D" w:rsidRDefault="00861293" w:rsidP="0063204D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Mentor Teacher Professional</w:t>
      </w:r>
      <w:r w:rsidRPr="0063204D">
        <w:rPr>
          <w:rFonts w:cs="Arial"/>
          <w:b/>
          <w:bCs/>
        </w:rPr>
        <w:t xml:space="preserve"> Experience Feedback </w:t>
      </w:r>
      <w:r>
        <w:rPr>
          <w:rFonts w:cs="Arial"/>
          <w:b/>
          <w:bCs/>
        </w:rPr>
        <w:t>Template</w:t>
      </w:r>
    </w:p>
    <w:p w:rsidR="00861293" w:rsidRDefault="00861293" w:rsidP="0063204D">
      <w:pPr>
        <w:autoSpaceDE w:val="0"/>
        <w:autoSpaceDN w:val="0"/>
        <w:adjustRightInd w:val="0"/>
        <w:rPr>
          <w:rFonts w:cs="Arial"/>
        </w:rPr>
      </w:pPr>
    </w:p>
    <w:p w:rsidR="00861293" w:rsidRDefault="00861293" w:rsidP="0063204D">
      <w:pPr>
        <w:autoSpaceDE w:val="0"/>
        <w:autoSpaceDN w:val="0"/>
        <w:adjustRightInd w:val="0"/>
        <w:rPr>
          <w:rFonts w:cs="Arial"/>
        </w:rPr>
      </w:pPr>
      <w:r w:rsidRPr="0063204D">
        <w:rPr>
          <w:rFonts w:cs="Arial"/>
        </w:rPr>
        <w:t>This feedback sheet provides a structure for observing, reporting, reflecting and commenting on a</w:t>
      </w:r>
      <w:r>
        <w:rPr>
          <w:rFonts w:cs="Arial"/>
        </w:rPr>
        <w:t xml:space="preserve"> </w:t>
      </w:r>
      <w:r w:rsidRPr="0063204D">
        <w:rPr>
          <w:rFonts w:cs="Arial"/>
        </w:rPr>
        <w:t xml:space="preserve">particular lesson taught by a student. It should be used </w:t>
      </w:r>
      <w:r w:rsidRPr="0063204D">
        <w:rPr>
          <w:rFonts w:cs="Arial"/>
          <w:b/>
          <w:bCs/>
        </w:rPr>
        <w:t xml:space="preserve">by the </w:t>
      </w:r>
      <w:r>
        <w:rPr>
          <w:rFonts w:cs="Arial"/>
          <w:b/>
          <w:bCs/>
        </w:rPr>
        <w:t>mentor</w:t>
      </w:r>
      <w:r w:rsidRPr="0063204D">
        <w:rPr>
          <w:rFonts w:cs="Arial"/>
          <w:b/>
          <w:bCs/>
        </w:rPr>
        <w:t xml:space="preserve"> teacher and</w:t>
      </w:r>
      <w:r>
        <w:rPr>
          <w:rFonts w:cs="Arial"/>
        </w:rPr>
        <w:t xml:space="preserve"> </w:t>
      </w:r>
      <w:r w:rsidRPr="0063204D">
        <w:rPr>
          <w:rFonts w:cs="Arial"/>
          <w:b/>
          <w:bCs/>
        </w:rPr>
        <w:t xml:space="preserve">discussed with the student </w:t>
      </w:r>
      <w:r w:rsidRPr="0063204D">
        <w:rPr>
          <w:rFonts w:cs="Arial"/>
        </w:rPr>
        <w:t xml:space="preserve">during the </w:t>
      </w:r>
      <w:r>
        <w:rPr>
          <w:rFonts w:cs="Arial"/>
        </w:rPr>
        <w:t>professional experience.</w:t>
      </w:r>
    </w:p>
    <w:p w:rsidR="00861293" w:rsidRPr="0063204D" w:rsidRDefault="00861293" w:rsidP="0063204D">
      <w:pPr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1980"/>
        <w:gridCol w:w="2005"/>
      </w:tblGrid>
      <w:tr w:rsidR="00861293" w:rsidRPr="000E5E62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23E9B">
              <w:rPr>
                <w:rFonts w:cs="Arial"/>
                <w:b/>
                <w:bCs/>
              </w:rPr>
              <w:t>Preparation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23E9B">
              <w:rPr>
                <w:rFonts w:cs="Arial"/>
                <w:b/>
              </w:rPr>
              <w:t>Developing Well</w:t>
            </w: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Area for development</w:t>
            </w: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Lesson plan written and submitted prior to the lesson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Lesson plan has appropriate structure and sequence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Outcomes are realistic/achievable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Content is appropriate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Resources appropriate and well organised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Use of a variety of teaching strategies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:rsidR="00861293" w:rsidRDefault="00861293" w:rsidP="0063204D">
      <w:pPr>
        <w:autoSpaceDE w:val="0"/>
        <w:autoSpaceDN w:val="0"/>
        <w:adjustRightInd w:val="0"/>
        <w:rPr>
          <w:rFonts w:cs="Arial"/>
        </w:rPr>
      </w:pPr>
    </w:p>
    <w:p w:rsidR="00861293" w:rsidRPr="0063204D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  <w:r w:rsidRPr="0063204D">
        <w:rPr>
          <w:rFonts w:cs="Arial"/>
        </w:rPr>
        <w:t xml:space="preserve">Comments: </w:t>
      </w:r>
      <w:r w:rsidRPr="0063204D">
        <w:rPr>
          <w:rFonts w:cs="Arial"/>
          <w:b/>
          <w:bCs/>
        </w:rPr>
        <w:t>…………………………………………………………………………………………………………</w:t>
      </w:r>
    </w:p>
    <w:p w:rsidR="00861293" w:rsidRPr="0063204D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  <w:r w:rsidRPr="0063204D">
        <w:rPr>
          <w:rFonts w:cs="Arial"/>
          <w:b/>
          <w:bCs/>
        </w:rPr>
        <w:t>………………………………………………………………………………………………………..</w:t>
      </w:r>
    </w:p>
    <w:p w:rsidR="00861293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</w:p>
    <w:p w:rsidR="00861293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1980"/>
        <w:gridCol w:w="2005"/>
      </w:tblGrid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23E9B">
              <w:rPr>
                <w:rFonts w:cs="Arial"/>
                <w:b/>
                <w:bCs/>
              </w:rPr>
              <w:t>Communication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23E9B">
              <w:rPr>
                <w:rFonts w:cs="Arial"/>
                <w:b/>
                <w:bCs/>
              </w:rPr>
              <w:t>Developing Well</w:t>
            </w: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23E9B">
              <w:rPr>
                <w:rFonts w:cs="Arial"/>
                <w:b/>
                <w:bCs/>
              </w:rPr>
              <w:t xml:space="preserve">Area </w:t>
            </w:r>
            <w:r>
              <w:rPr>
                <w:rFonts w:cs="Arial"/>
                <w:b/>
                <w:bCs/>
              </w:rPr>
              <w:t>for development</w:t>
            </w: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Gave clear &amp; appropriate instructions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Spoke fluently, modelling correct speech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Modelled correct written communication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Made effective use of non-verbal communication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Encouraged/Praised students in the classroom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</w:tbl>
    <w:p w:rsidR="00861293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</w:p>
    <w:p w:rsidR="00861293" w:rsidRPr="0063204D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  <w:r w:rsidRPr="0063204D">
        <w:rPr>
          <w:rFonts w:cs="Arial"/>
        </w:rPr>
        <w:t xml:space="preserve">Comments: </w:t>
      </w:r>
      <w:r w:rsidRPr="0063204D">
        <w:rPr>
          <w:rFonts w:cs="Arial"/>
          <w:b/>
          <w:bCs/>
        </w:rPr>
        <w:t>…………………………………………………………………………………………………………</w:t>
      </w:r>
    </w:p>
    <w:p w:rsidR="00861293" w:rsidRPr="0063204D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  <w:r w:rsidRPr="0063204D">
        <w:rPr>
          <w:rFonts w:cs="Arial"/>
          <w:b/>
          <w:bCs/>
        </w:rPr>
        <w:t>………………………………………………………………………………………………………..</w:t>
      </w:r>
    </w:p>
    <w:p w:rsidR="00861293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</w:p>
    <w:p w:rsidR="00861293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1980"/>
        <w:gridCol w:w="2005"/>
      </w:tblGrid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23E9B">
              <w:rPr>
                <w:rFonts w:cs="Arial"/>
                <w:b/>
                <w:bCs/>
              </w:rPr>
              <w:t>Implementation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23E9B">
              <w:rPr>
                <w:rFonts w:cs="Arial"/>
                <w:b/>
                <w:bCs/>
              </w:rPr>
              <w:t>Developing Well</w:t>
            </w: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Area for development</w:t>
            </w: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Used appropriate introduction procedures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Motivated students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Used questioning techniques effectively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Responded to feedback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Used positive reinforcement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Maintained effective pacing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Recognised and provided for individual differences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</w:tbl>
    <w:p w:rsidR="00861293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</w:p>
    <w:p w:rsidR="00861293" w:rsidRPr="0063204D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  <w:r w:rsidRPr="0063204D">
        <w:rPr>
          <w:rFonts w:cs="Arial"/>
        </w:rPr>
        <w:t xml:space="preserve">Comments: </w:t>
      </w:r>
      <w:r w:rsidRPr="0063204D">
        <w:rPr>
          <w:rFonts w:cs="Arial"/>
          <w:b/>
          <w:bCs/>
        </w:rPr>
        <w:t>…………………………………………………………………………………………………………</w:t>
      </w:r>
    </w:p>
    <w:p w:rsidR="00861293" w:rsidRPr="0063204D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  <w:r w:rsidRPr="0063204D">
        <w:rPr>
          <w:rFonts w:cs="Arial"/>
          <w:b/>
          <w:bCs/>
        </w:rPr>
        <w:t>………………………………………………………………………………………………………..</w:t>
      </w:r>
    </w:p>
    <w:p w:rsidR="00861293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</w:p>
    <w:tbl>
      <w:tblPr>
        <w:tblpPr w:vertAnchor="page" w:horzAnchor="page" w:tblpX="568" w:tblpY="568"/>
        <w:tblW w:w="708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18"/>
        <w:gridCol w:w="43"/>
        <w:gridCol w:w="5627"/>
      </w:tblGrid>
      <w:tr w:rsidR="00861293" w:rsidRPr="00DE417C" w:rsidTr="00AA32C2">
        <w:trPr>
          <w:cantSplit/>
          <w:trHeight w:hRule="exact" w:val="1431"/>
        </w:trPr>
        <w:tc>
          <w:tcPr>
            <w:tcW w:w="1418" w:type="dxa"/>
          </w:tcPr>
          <w:p w:rsidR="00861293" w:rsidRPr="00DE417C" w:rsidRDefault="009A5817" w:rsidP="00AA32C2">
            <w:pPr>
              <w:pStyle w:val="AgencyName"/>
              <w:tabs>
                <w:tab w:val="right" w:pos="9044"/>
              </w:tabs>
              <w:rPr>
                <w:rFonts w:cs="Arial"/>
                <w:sz w:val="22"/>
                <w:szCs w:val="22"/>
              </w:rPr>
            </w:pPr>
            <w:r w:rsidRPr="009A5817">
              <w:rPr>
                <w:rFonts w:cs="Arial"/>
                <w:noProof/>
                <w:sz w:val="22"/>
                <w:szCs w:val="22"/>
                <w:lang w:val="en-US" w:eastAsia="en-US"/>
              </w:rPr>
              <w:pict>
                <v:shape id="_x0000_i1026" type="#_x0000_t75" alt="NTG logo - reversed 300ppi 2" style="width:67pt;height:67pt;visibility:visible">
                  <v:imagedata r:id="rId7" o:title=""/>
                </v:shape>
              </w:pict>
            </w:r>
          </w:p>
        </w:tc>
        <w:tc>
          <w:tcPr>
            <w:tcW w:w="43" w:type="dxa"/>
          </w:tcPr>
          <w:p w:rsidR="00861293" w:rsidRPr="00DE417C" w:rsidRDefault="00861293" w:rsidP="00AA32C2">
            <w:pPr>
              <w:pStyle w:val="AgencyName"/>
              <w:tabs>
                <w:tab w:val="right" w:pos="9044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5627" w:type="dxa"/>
            <w:shd w:val="clear" w:color="auto" w:fill="003D7D"/>
            <w:noWrap/>
            <w:tcMar>
              <w:left w:w="284" w:type="dxa"/>
            </w:tcMar>
            <w:vAlign w:val="bottom"/>
          </w:tcPr>
          <w:p w:rsidR="00861293" w:rsidRPr="00DE417C" w:rsidRDefault="00861293" w:rsidP="00AA32C2">
            <w:pPr>
              <w:pStyle w:val="WebAddress"/>
              <w:jc w:val="left"/>
              <w:rPr>
                <w:rStyle w:val="AgencyNameBoldChar"/>
                <w:rFonts w:cs="Arial"/>
                <w:b w:val="0"/>
                <w:bCs w:val="0"/>
                <w:color w:val="FFFFFF"/>
                <w:sz w:val="22"/>
                <w:szCs w:val="22"/>
              </w:rPr>
            </w:pPr>
            <w:r w:rsidRPr="00DE417C">
              <w:rPr>
                <w:rStyle w:val="AgencyNameBoldChar"/>
                <w:rFonts w:cs="Arial"/>
                <w:b w:val="0"/>
                <w:bCs w:val="0"/>
                <w:color w:val="FFFFFF"/>
                <w:sz w:val="22"/>
                <w:szCs w:val="22"/>
              </w:rPr>
              <w:t>DEPARTMENT OF</w:t>
            </w:r>
            <w:r w:rsidRPr="00DE417C">
              <w:rPr>
                <w:rStyle w:val="AgencyNameBoldChar"/>
                <w:rFonts w:cs="Arial"/>
                <w:b w:val="0"/>
                <w:bCs w:val="0"/>
                <w:color w:val="FFFFFF"/>
                <w:sz w:val="22"/>
                <w:szCs w:val="22"/>
              </w:rPr>
              <w:br/>
              <w:t>EDUCATION AND TRAINING</w:t>
            </w:r>
          </w:p>
        </w:tc>
      </w:tr>
    </w:tbl>
    <w:p w:rsidR="00861293" w:rsidRPr="00DE417C" w:rsidRDefault="00861293" w:rsidP="00D00330">
      <w:pPr>
        <w:rPr>
          <w:rFonts w:cs="Arial"/>
          <w:sz w:val="22"/>
          <w:szCs w:val="22"/>
        </w:rPr>
      </w:pPr>
    </w:p>
    <w:p w:rsidR="00861293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1980"/>
        <w:gridCol w:w="2005"/>
      </w:tblGrid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23E9B">
              <w:rPr>
                <w:rFonts w:cs="Arial"/>
                <w:b/>
                <w:bCs/>
              </w:rPr>
              <w:t>Classroom Management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23E9B">
              <w:rPr>
                <w:rFonts w:cs="Arial"/>
                <w:b/>
                <w:bCs/>
              </w:rPr>
              <w:t>Developing Well</w:t>
            </w: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23E9B">
              <w:rPr>
                <w:rFonts w:cs="Arial"/>
                <w:b/>
                <w:bCs/>
              </w:rPr>
              <w:t xml:space="preserve">Area </w:t>
            </w:r>
            <w:r>
              <w:rPr>
                <w:rFonts w:cs="Arial"/>
                <w:b/>
                <w:bCs/>
              </w:rPr>
              <w:t>for development</w:t>
            </w: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Established and maintained effective management strategies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Demonstrated an ability to cope with learning situations, transitions and</w:t>
            </w:r>
          </w:p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student movement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5868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23E9B">
              <w:rPr>
                <w:rFonts w:cs="Arial"/>
                <w:bCs/>
              </w:rPr>
              <w:t>Anticipated potential problems and adjusted teaching accordingly</w:t>
            </w:r>
          </w:p>
        </w:tc>
        <w:tc>
          <w:tcPr>
            <w:tcW w:w="1980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2005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</w:tbl>
    <w:p w:rsidR="00861293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</w:p>
    <w:p w:rsidR="00861293" w:rsidRPr="0063204D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  <w:r w:rsidRPr="0063204D">
        <w:rPr>
          <w:rFonts w:cs="Arial"/>
        </w:rPr>
        <w:t xml:space="preserve">Comments: </w:t>
      </w:r>
      <w:r w:rsidRPr="0063204D">
        <w:rPr>
          <w:rFonts w:cs="Arial"/>
          <w:b/>
          <w:bCs/>
        </w:rPr>
        <w:t>…………………………………………………………………………………………………………</w:t>
      </w:r>
    </w:p>
    <w:p w:rsidR="00861293" w:rsidRPr="0063204D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  <w:r w:rsidRPr="0063204D">
        <w:rPr>
          <w:rFonts w:cs="Arial"/>
          <w:b/>
          <w:bCs/>
        </w:rPr>
        <w:t>………………………………………………………………………………………………………..</w:t>
      </w:r>
    </w:p>
    <w:p w:rsidR="00861293" w:rsidRDefault="00861293" w:rsidP="0063204D">
      <w:pPr>
        <w:autoSpaceDE w:val="0"/>
        <w:autoSpaceDN w:val="0"/>
        <w:adjustRightInd w:val="0"/>
        <w:rPr>
          <w:rFonts w:cs="Arial"/>
          <w:b/>
          <w:bCs/>
        </w:rPr>
      </w:pPr>
    </w:p>
    <w:p w:rsidR="00861293" w:rsidRPr="00195F8F" w:rsidRDefault="00861293" w:rsidP="00195F8F">
      <w:pPr>
        <w:rPr>
          <w:rFonts w:cs="Arial"/>
          <w:b/>
        </w:rPr>
      </w:pPr>
      <w:r w:rsidRPr="00217329">
        <w:rPr>
          <w:rFonts w:cs="Arial"/>
          <w:b/>
        </w:rPr>
        <w:t>Strengths demonstrated: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861293" w:rsidTr="00123E9B">
        <w:tc>
          <w:tcPr>
            <w:tcW w:w="9853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23E9B">
              <w:rPr>
                <w:rFonts w:cs="Arial"/>
                <w:b/>
                <w:bCs/>
              </w:rPr>
              <w:t>1.</w:t>
            </w:r>
          </w:p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9853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23E9B">
              <w:rPr>
                <w:rFonts w:cs="Arial"/>
                <w:b/>
                <w:bCs/>
              </w:rPr>
              <w:t>2.</w:t>
            </w:r>
          </w:p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61293" w:rsidTr="00123E9B">
        <w:tc>
          <w:tcPr>
            <w:tcW w:w="9853" w:type="dxa"/>
          </w:tcPr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23E9B">
              <w:rPr>
                <w:rFonts w:cs="Arial"/>
                <w:b/>
                <w:bCs/>
              </w:rPr>
              <w:t>3.</w:t>
            </w:r>
          </w:p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861293" w:rsidRPr="00123E9B" w:rsidRDefault="00861293" w:rsidP="00123E9B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</w:tbl>
    <w:p w:rsidR="00861293" w:rsidRPr="00195F8F" w:rsidRDefault="00861293" w:rsidP="00195F8F">
      <w:p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R</w:t>
      </w:r>
      <w:r w:rsidRPr="0063204D">
        <w:rPr>
          <w:rFonts w:cs="Arial"/>
          <w:b/>
          <w:bCs/>
        </w:rPr>
        <w:t>ecommendations</w:t>
      </w:r>
      <w:r>
        <w:rPr>
          <w:rFonts w:cs="Arial"/>
          <w:b/>
          <w:bCs/>
        </w:rPr>
        <w:t xml:space="preserve"> for future teaching</w:t>
      </w:r>
      <w:r w:rsidRPr="0063204D">
        <w:rPr>
          <w:rFonts w:cs="Arial"/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861293" w:rsidTr="000A62F0">
        <w:tc>
          <w:tcPr>
            <w:tcW w:w="9853" w:type="dxa"/>
          </w:tcPr>
          <w:p w:rsidR="00861293" w:rsidRPr="000A62F0" w:rsidRDefault="00861293" w:rsidP="0063204D">
            <w:pPr>
              <w:rPr>
                <w:rFonts w:cs="Arial"/>
                <w:b/>
              </w:rPr>
            </w:pPr>
            <w:r w:rsidRPr="000A62F0">
              <w:rPr>
                <w:rFonts w:cs="Arial"/>
                <w:b/>
              </w:rPr>
              <w:t>1.</w:t>
            </w:r>
          </w:p>
          <w:p w:rsidR="00861293" w:rsidRPr="000A62F0" w:rsidRDefault="00861293" w:rsidP="0063204D">
            <w:pPr>
              <w:rPr>
                <w:rFonts w:cs="Arial"/>
                <w:b/>
              </w:rPr>
            </w:pPr>
          </w:p>
          <w:p w:rsidR="00861293" w:rsidRPr="000A62F0" w:rsidRDefault="00861293" w:rsidP="0063204D">
            <w:pPr>
              <w:rPr>
                <w:rFonts w:cs="Arial"/>
                <w:b/>
              </w:rPr>
            </w:pPr>
          </w:p>
        </w:tc>
      </w:tr>
      <w:tr w:rsidR="00861293" w:rsidRPr="00217329" w:rsidTr="000A62F0">
        <w:tc>
          <w:tcPr>
            <w:tcW w:w="9853" w:type="dxa"/>
          </w:tcPr>
          <w:p w:rsidR="00861293" w:rsidRPr="000A62F0" w:rsidRDefault="00861293" w:rsidP="0063204D">
            <w:pPr>
              <w:rPr>
                <w:rFonts w:cs="Arial"/>
                <w:b/>
              </w:rPr>
            </w:pPr>
            <w:r w:rsidRPr="000A62F0">
              <w:rPr>
                <w:rFonts w:cs="Arial"/>
                <w:b/>
              </w:rPr>
              <w:t>2.</w:t>
            </w:r>
          </w:p>
          <w:p w:rsidR="00861293" w:rsidRPr="000A62F0" w:rsidRDefault="00861293" w:rsidP="0063204D">
            <w:pPr>
              <w:rPr>
                <w:rFonts w:cs="Arial"/>
                <w:b/>
              </w:rPr>
            </w:pPr>
          </w:p>
          <w:p w:rsidR="00861293" w:rsidRPr="000A62F0" w:rsidRDefault="00861293" w:rsidP="0063204D">
            <w:pPr>
              <w:rPr>
                <w:rFonts w:cs="Arial"/>
                <w:b/>
              </w:rPr>
            </w:pPr>
          </w:p>
        </w:tc>
      </w:tr>
      <w:tr w:rsidR="00861293" w:rsidRPr="00217329" w:rsidTr="000A62F0">
        <w:tc>
          <w:tcPr>
            <w:tcW w:w="9853" w:type="dxa"/>
          </w:tcPr>
          <w:p w:rsidR="00861293" w:rsidRPr="000A62F0" w:rsidRDefault="00861293" w:rsidP="0063204D">
            <w:pPr>
              <w:rPr>
                <w:rFonts w:cs="Arial"/>
                <w:b/>
              </w:rPr>
            </w:pPr>
            <w:r w:rsidRPr="000A62F0">
              <w:rPr>
                <w:rFonts w:cs="Arial"/>
                <w:b/>
              </w:rPr>
              <w:t>3.</w:t>
            </w:r>
          </w:p>
          <w:p w:rsidR="00861293" w:rsidRPr="000A62F0" w:rsidRDefault="00861293" w:rsidP="0063204D">
            <w:pPr>
              <w:rPr>
                <w:rFonts w:cs="Arial"/>
                <w:b/>
              </w:rPr>
            </w:pPr>
          </w:p>
          <w:p w:rsidR="00861293" w:rsidRPr="000A62F0" w:rsidRDefault="00861293" w:rsidP="0063204D">
            <w:pPr>
              <w:rPr>
                <w:rFonts w:cs="Arial"/>
                <w:b/>
              </w:rPr>
            </w:pPr>
          </w:p>
        </w:tc>
      </w:tr>
    </w:tbl>
    <w:p w:rsidR="00861293" w:rsidRDefault="00861293" w:rsidP="0063204D">
      <w:pPr>
        <w:rPr>
          <w:rFonts w:cs="Arial"/>
        </w:rPr>
      </w:pPr>
    </w:p>
    <w:p w:rsidR="00861293" w:rsidRDefault="00861293" w:rsidP="0063204D">
      <w:pPr>
        <w:rPr>
          <w:rFonts w:cs="Arial"/>
        </w:rPr>
      </w:pPr>
    </w:p>
    <w:p w:rsidR="00861293" w:rsidRDefault="00861293" w:rsidP="00195F8F">
      <w:pPr>
        <w:numPr>
          <w:ilvl w:val="0"/>
          <w:numId w:val="3"/>
        </w:numPr>
        <w:tabs>
          <w:tab w:val="clear" w:pos="720"/>
        </w:tabs>
        <w:ind w:left="360"/>
        <w:rPr>
          <w:rFonts w:cs="Arial"/>
          <w:b/>
        </w:rPr>
      </w:pPr>
      <w:r>
        <w:rPr>
          <w:rFonts w:cs="Arial"/>
          <w:b/>
        </w:rPr>
        <w:t>Summary of discussion with Mentor teacher (Preservice teacher to notate)</w:t>
      </w:r>
    </w:p>
    <w:p w:rsidR="00861293" w:rsidRDefault="00861293" w:rsidP="00195F8F">
      <w:pPr>
        <w:rPr>
          <w:rFonts w:cs="Arial"/>
          <w:b/>
        </w:rPr>
      </w:pPr>
    </w:p>
    <w:p w:rsidR="00861293" w:rsidRDefault="00861293" w:rsidP="00195F8F">
      <w:pPr>
        <w:rPr>
          <w:rFonts w:cs="Arial"/>
          <w:b/>
        </w:rPr>
      </w:pPr>
    </w:p>
    <w:p w:rsidR="00861293" w:rsidRDefault="00861293" w:rsidP="00195F8F">
      <w:pPr>
        <w:rPr>
          <w:rFonts w:cs="Arial"/>
          <w:b/>
        </w:rPr>
      </w:pPr>
    </w:p>
    <w:p w:rsidR="00861293" w:rsidRPr="00195F8F" w:rsidRDefault="00861293" w:rsidP="00195F8F">
      <w:pPr>
        <w:numPr>
          <w:ilvl w:val="0"/>
          <w:numId w:val="3"/>
        </w:numPr>
        <w:tabs>
          <w:tab w:val="clear" w:pos="720"/>
        </w:tabs>
        <w:ind w:left="360"/>
        <w:rPr>
          <w:rFonts w:cs="Arial"/>
          <w:b/>
        </w:rPr>
      </w:pPr>
      <w:r>
        <w:rPr>
          <w:rFonts w:cs="Arial"/>
          <w:b/>
        </w:rPr>
        <w:t>Preservice teacher personal reflection</w:t>
      </w:r>
    </w:p>
    <w:sectPr w:rsidR="00861293" w:rsidRPr="00195F8F" w:rsidSect="0066225D">
      <w:headerReference w:type="default" r:id="rId9"/>
      <w:footerReference w:type="first" r:id="rId10"/>
      <w:type w:val="continuous"/>
      <w:pgSz w:w="11906" w:h="16838" w:code="9"/>
      <w:pgMar w:top="1985" w:right="851" w:bottom="0" w:left="1418" w:header="567" w:footer="567" w:gutter="0"/>
      <w:pgNumType w:fmt="numberInDash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293" w:rsidRDefault="00861293">
      <w:r>
        <w:separator/>
      </w:r>
    </w:p>
  </w:endnote>
  <w:endnote w:type="continuationSeparator" w:id="0">
    <w:p w:rsidR="00861293" w:rsidRDefault="00861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93" w:rsidRDefault="00861293">
    <w:pPr>
      <w:pStyle w:val="Footer"/>
      <w:jc w:val="right"/>
      <w:rPr>
        <w:color w:val="003D7D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293" w:rsidRDefault="00861293">
      <w:r>
        <w:separator/>
      </w:r>
    </w:p>
  </w:footnote>
  <w:footnote w:type="continuationSeparator" w:id="0">
    <w:p w:rsidR="00861293" w:rsidRDefault="00861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93" w:rsidRDefault="00861293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0DFD"/>
    <w:multiLevelType w:val="hybridMultilevel"/>
    <w:tmpl w:val="8A02EF56"/>
    <w:lvl w:ilvl="0" w:tplc="882A1A44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FC7F92"/>
    <w:multiLevelType w:val="hybridMultilevel"/>
    <w:tmpl w:val="C4C6923A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6DB71A5"/>
    <w:multiLevelType w:val="hybridMultilevel"/>
    <w:tmpl w:val="86CE333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4FC"/>
    <w:rsid w:val="000229AD"/>
    <w:rsid w:val="00032773"/>
    <w:rsid w:val="00036124"/>
    <w:rsid w:val="00056F8B"/>
    <w:rsid w:val="00094413"/>
    <w:rsid w:val="000A1644"/>
    <w:rsid w:val="000A62F0"/>
    <w:rsid w:val="000A6B7B"/>
    <w:rsid w:val="000E5E62"/>
    <w:rsid w:val="00123769"/>
    <w:rsid w:val="00123E9B"/>
    <w:rsid w:val="00195F8F"/>
    <w:rsid w:val="001B3358"/>
    <w:rsid w:val="001B42E8"/>
    <w:rsid w:val="00213A9C"/>
    <w:rsid w:val="00217329"/>
    <w:rsid w:val="00221805"/>
    <w:rsid w:val="00225858"/>
    <w:rsid w:val="00237BCA"/>
    <w:rsid w:val="0031392A"/>
    <w:rsid w:val="00371874"/>
    <w:rsid w:val="00391AA4"/>
    <w:rsid w:val="003B6DA8"/>
    <w:rsid w:val="003F11FF"/>
    <w:rsid w:val="004650F8"/>
    <w:rsid w:val="004B5A96"/>
    <w:rsid w:val="004C3E93"/>
    <w:rsid w:val="00507ADF"/>
    <w:rsid w:val="00516F2D"/>
    <w:rsid w:val="005454F4"/>
    <w:rsid w:val="005D7733"/>
    <w:rsid w:val="00603088"/>
    <w:rsid w:val="006213FD"/>
    <w:rsid w:val="0063204D"/>
    <w:rsid w:val="00632DF5"/>
    <w:rsid w:val="0066225D"/>
    <w:rsid w:val="00691BED"/>
    <w:rsid w:val="006B101D"/>
    <w:rsid w:val="006C04AB"/>
    <w:rsid w:val="006E29C7"/>
    <w:rsid w:val="0072071B"/>
    <w:rsid w:val="00774BD7"/>
    <w:rsid w:val="007B46F7"/>
    <w:rsid w:val="00857301"/>
    <w:rsid w:val="00861293"/>
    <w:rsid w:val="008954FC"/>
    <w:rsid w:val="008C6C60"/>
    <w:rsid w:val="008D20E2"/>
    <w:rsid w:val="009045E9"/>
    <w:rsid w:val="0097112C"/>
    <w:rsid w:val="0099363F"/>
    <w:rsid w:val="009A5817"/>
    <w:rsid w:val="00AA32C2"/>
    <w:rsid w:val="00B145B5"/>
    <w:rsid w:val="00BA02F6"/>
    <w:rsid w:val="00C25CF2"/>
    <w:rsid w:val="00C37462"/>
    <w:rsid w:val="00C5177E"/>
    <w:rsid w:val="00CB49FF"/>
    <w:rsid w:val="00CE4DAA"/>
    <w:rsid w:val="00CF3701"/>
    <w:rsid w:val="00D00330"/>
    <w:rsid w:val="00D5481A"/>
    <w:rsid w:val="00D80F40"/>
    <w:rsid w:val="00D959A8"/>
    <w:rsid w:val="00DC4524"/>
    <w:rsid w:val="00DD7647"/>
    <w:rsid w:val="00DE417C"/>
    <w:rsid w:val="00E60251"/>
    <w:rsid w:val="00E87EF9"/>
    <w:rsid w:val="00EB1B87"/>
    <w:rsid w:val="00EC06D6"/>
    <w:rsid w:val="00EE0D7F"/>
    <w:rsid w:val="00F147AB"/>
    <w:rsid w:val="00F20404"/>
    <w:rsid w:val="00F2072E"/>
    <w:rsid w:val="00F42631"/>
    <w:rsid w:val="00FF6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25D"/>
    <w:rPr>
      <w:rFonts w:ascii="Arial" w:hAnsi="Arial"/>
      <w:sz w:val="24"/>
      <w:szCs w:val="24"/>
      <w:lang w:val="en-AU" w:eastAsia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225D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25858"/>
    <w:rPr>
      <w:rFonts w:ascii="Cambria" w:hAnsi="Cambria" w:cs="Times New Roman"/>
      <w:b/>
      <w:bCs/>
      <w:i/>
      <w:iCs/>
      <w:sz w:val="28"/>
      <w:szCs w:val="28"/>
      <w:lang w:val="en-AU" w:eastAsia="en-AU"/>
    </w:rPr>
  </w:style>
  <w:style w:type="paragraph" w:styleId="Header">
    <w:name w:val="header"/>
    <w:basedOn w:val="Normal"/>
    <w:link w:val="HeaderChar"/>
    <w:uiPriority w:val="99"/>
    <w:rsid w:val="0066225D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5858"/>
    <w:rPr>
      <w:rFonts w:ascii="Arial" w:hAnsi="Arial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rsid w:val="0066225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25858"/>
    <w:rPr>
      <w:rFonts w:ascii="Arial" w:hAnsi="Arial" w:cs="Times New Roman"/>
      <w:sz w:val="24"/>
      <w:szCs w:val="24"/>
      <w:lang w:val="en-AU" w:eastAsia="en-AU"/>
    </w:rPr>
  </w:style>
  <w:style w:type="paragraph" w:customStyle="1" w:styleId="Contactdetails">
    <w:name w:val="Contact details"/>
    <w:basedOn w:val="Normal"/>
    <w:uiPriority w:val="99"/>
    <w:rsid w:val="0066225D"/>
    <w:pPr>
      <w:autoSpaceDE w:val="0"/>
      <w:autoSpaceDN w:val="0"/>
      <w:adjustRightInd w:val="0"/>
      <w:spacing w:line="240" w:lineRule="atLeast"/>
      <w:jc w:val="right"/>
      <w:textAlignment w:val="center"/>
    </w:pPr>
    <w:rPr>
      <w:color w:val="00000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6622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5858"/>
    <w:rPr>
      <w:rFonts w:cs="Times New Roman"/>
      <w:sz w:val="2"/>
      <w:lang w:val="en-AU" w:eastAsia="en-AU"/>
    </w:rPr>
  </w:style>
  <w:style w:type="paragraph" w:customStyle="1" w:styleId="AgencyName">
    <w:name w:val="AgencyName"/>
    <w:basedOn w:val="Normal"/>
    <w:uiPriority w:val="99"/>
    <w:rsid w:val="0066225D"/>
    <w:pPr>
      <w:spacing w:after="120"/>
    </w:pPr>
    <w:rPr>
      <w:spacing w:val="8"/>
      <w:sz w:val="26"/>
      <w:szCs w:val="26"/>
    </w:rPr>
  </w:style>
  <w:style w:type="paragraph" w:customStyle="1" w:styleId="WebAddress">
    <w:name w:val="WebAddress"/>
    <w:basedOn w:val="AgencyName"/>
    <w:uiPriority w:val="99"/>
    <w:rsid w:val="0066225D"/>
    <w:pPr>
      <w:jc w:val="right"/>
    </w:pPr>
    <w:rPr>
      <w:sz w:val="28"/>
      <w:szCs w:val="28"/>
    </w:rPr>
  </w:style>
  <w:style w:type="paragraph" w:customStyle="1" w:styleId="AgencyNameBold">
    <w:name w:val="AgencyNameBold"/>
    <w:basedOn w:val="AgencyName"/>
    <w:uiPriority w:val="99"/>
    <w:rsid w:val="0066225D"/>
    <w:rPr>
      <w:b/>
      <w:bCs/>
      <w:spacing w:val="16"/>
    </w:rPr>
  </w:style>
  <w:style w:type="character" w:customStyle="1" w:styleId="AgencyNameChar">
    <w:name w:val="AgencyName Char"/>
    <w:basedOn w:val="DefaultParagraphFont"/>
    <w:uiPriority w:val="99"/>
    <w:rsid w:val="0066225D"/>
    <w:rPr>
      <w:rFonts w:ascii="Arial" w:hAnsi="Arial" w:cs="Times New Roman"/>
      <w:spacing w:val="8"/>
      <w:sz w:val="26"/>
      <w:szCs w:val="26"/>
      <w:lang w:val="en-AU" w:eastAsia="en-AU" w:bidi="ar-SA"/>
    </w:rPr>
  </w:style>
  <w:style w:type="character" w:customStyle="1" w:styleId="AgencyNameBoldChar">
    <w:name w:val="AgencyNameBold Char"/>
    <w:basedOn w:val="AgencyNameChar"/>
    <w:uiPriority w:val="99"/>
    <w:rsid w:val="0066225D"/>
    <w:rPr>
      <w:b/>
      <w:bCs/>
      <w:spacing w:val="16"/>
    </w:rPr>
  </w:style>
  <w:style w:type="paragraph" w:customStyle="1" w:styleId="Para">
    <w:name w:val="Para"/>
    <w:basedOn w:val="Normal"/>
    <w:uiPriority w:val="99"/>
    <w:rsid w:val="0066225D"/>
    <w:pPr>
      <w:spacing w:before="240"/>
    </w:pPr>
    <w:rPr>
      <w:sz w:val="22"/>
      <w:szCs w:val="20"/>
      <w:lang w:eastAsia="en-US"/>
    </w:rPr>
  </w:style>
  <w:style w:type="table" w:styleId="TableGrid">
    <w:name w:val="Table Grid"/>
    <w:basedOn w:val="TableNormal"/>
    <w:uiPriority w:val="99"/>
    <w:locked/>
    <w:rsid w:val="000E5E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s\DEET%20General\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2</Pages>
  <Words>227</Words>
  <Characters>1935</Characters>
  <Application>Microsoft Office Word</Application>
  <DocSecurity>4</DocSecurity>
  <Lines>16</Lines>
  <Paragraphs>4</Paragraphs>
  <ScaleCrop>false</ScaleCrop>
  <Company>Northern Territory Government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Our ref: 05/1234</dc:title>
  <dc:subject/>
  <dc:creator>claire.kilgariff</dc:creator>
  <cp:keywords/>
  <dc:description/>
  <cp:lastModifiedBy>CDU</cp:lastModifiedBy>
  <cp:revision>2</cp:revision>
  <cp:lastPrinted>2011-11-16T08:12:00Z</cp:lastPrinted>
  <dcterms:created xsi:type="dcterms:W3CDTF">2011-11-16T08:12:00Z</dcterms:created>
  <dcterms:modified xsi:type="dcterms:W3CDTF">2011-11-16T08:12:00Z</dcterms:modified>
</cp:coreProperties>
</file>